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A84" w:rsidRPr="00EE525B" w:rsidRDefault="00F92A84" w:rsidP="00DD6450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EE525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92A84" w:rsidRPr="00EE525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92A84" w:rsidRPr="00EE525B" w:rsidRDefault="00F92A84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 wobec praw człowieka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F92A84" w:rsidRPr="00EE525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92A84" w:rsidRPr="00EE525B" w:rsidRDefault="00F92A84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F92A84" w:rsidRPr="00EE525B" w:rsidRDefault="00F92A84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F92A84" w:rsidRPr="00EE525B" w:rsidRDefault="00F92A84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 wobec praw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F92A84" w:rsidRPr="00EE525B">
        <w:trPr>
          <w:cantSplit/>
        </w:trPr>
        <w:tc>
          <w:tcPr>
            <w:tcW w:w="497" w:type="dxa"/>
            <w:vMerge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F92A84" w:rsidRPr="00EE525B">
        <w:trPr>
          <w:cantSplit/>
        </w:trPr>
        <w:tc>
          <w:tcPr>
            <w:tcW w:w="497" w:type="dxa"/>
            <w:vMerge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F92A84" w:rsidRPr="00EE525B">
        <w:trPr>
          <w:cantSplit/>
        </w:trPr>
        <w:tc>
          <w:tcPr>
            <w:tcW w:w="497" w:type="dxa"/>
            <w:vMerge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SN</w:t>
            </w:r>
          </w:p>
        </w:tc>
        <w:tc>
          <w:tcPr>
            <w:tcW w:w="3173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F92A84" w:rsidRPr="00EE525B">
        <w:trPr>
          <w:cantSplit/>
        </w:trPr>
        <w:tc>
          <w:tcPr>
            <w:tcW w:w="497" w:type="dxa"/>
            <w:vMerge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III/VI</w:t>
            </w:r>
          </w:p>
        </w:tc>
        <w:tc>
          <w:tcPr>
            <w:tcW w:w="3173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F92A84" w:rsidRPr="00EE525B">
        <w:trPr>
          <w:cantSplit/>
        </w:trPr>
        <w:tc>
          <w:tcPr>
            <w:tcW w:w="497" w:type="dxa"/>
            <w:vMerge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F92A84" w:rsidRPr="00EE525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92A84" w:rsidRPr="00EE525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F92A84" w:rsidRPr="00EE525B">
        <w:tc>
          <w:tcPr>
            <w:tcW w:w="2988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F92A84" w:rsidRPr="00EE525B">
        <w:tc>
          <w:tcPr>
            <w:tcW w:w="2988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zapoznanie się z zakresem obowiązującego prawa w ramach praw człowieka oraz obowiązującymi trendami</w:t>
            </w:r>
          </w:p>
        </w:tc>
      </w:tr>
      <w:tr w:rsidR="00F92A84" w:rsidRPr="00EE525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podstawowa wiedza na temat praw i obowiązków obywatela</w:t>
            </w: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F92A84" w:rsidRPr="00EE525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F92A84" w:rsidRPr="00EE525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F92A84" w:rsidRPr="00EE525B">
        <w:trPr>
          <w:cantSplit/>
        </w:trPr>
        <w:tc>
          <w:tcPr>
            <w:tcW w:w="908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F92A84" w:rsidRPr="00EE525B" w:rsidRDefault="00F92A84" w:rsidP="00DD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</w:p>
        </w:tc>
        <w:tc>
          <w:tcPr>
            <w:tcW w:w="1395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K1P_W05</w:t>
            </w:r>
          </w:p>
        </w:tc>
      </w:tr>
      <w:tr w:rsidR="00F92A84" w:rsidRPr="00EE525B">
        <w:trPr>
          <w:cantSplit/>
        </w:trPr>
        <w:tc>
          <w:tcPr>
            <w:tcW w:w="908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F92A84" w:rsidRPr="00EE525B" w:rsidRDefault="00F92A84" w:rsidP="00DD6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potrafi właściwie analizować przyczyny i przebieg wybranych procesów i zjawisk społecznych specyficznych dla praw człowieka; </w:t>
            </w:r>
            <w:bookmarkStart w:id="0" w:name="_GoBack"/>
            <w:bookmarkEnd w:id="0"/>
          </w:p>
        </w:tc>
        <w:tc>
          <w:tcPr>
            <w:tcW w:w="1395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 U07</w:t>
            </w:r>
          </w:p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K1P_U11</w:t>
            </w:r>
          </w:p>
        </w:tc>
      </w:tr>
      <w:tr w:rsidR="00F92A84" w:rsidRPr="00EE525B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F92A84" w:rsidRPr="00EE525B" w:rsidRDefault="00F92A84" w:rsidP="00DD64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92A84" w:rsidRPr="00EE525B">
        <w:tc>
          <w:tcPr>
            <w:tcW w:w="10008" w:type="dxa"/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F92A84" w:rsidRPr="00EE525B">
        <w:tc>
          <w:tcPr>
            <w:tcW w:w="10008" w:type="dxa"/>
            <w:shd w:val="pct15" w:color="auto" w:fill="FFFFFF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F92A84" w:rsidRPr="00EE525B">
        <w:tc>
          <w:tcPr>
            <w:tcW w:w="10008" w:type="dxa"/>
          </w:tcPr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Geneza krajowej i międzynarodowej ochrony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Kodyfikacja prawa międzynarodowego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System międzynarodowej ochrony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Struktura normatywna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Dochodzenie roszczeń w dziedzinie praw człowieka; 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Prawa człowieka w systemie wartości;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Granice korzystania z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Zasady ogólne prawa międzynarodowego praw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Istota i charakter praw obywatelskich i politycznych; 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Istota i charakter praw gospodarczych, socjalnych i kulturalnych;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Pracownik administracji w świecie praw i wolności człowieka;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Europejskie standardy administracyjne;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Prawa człowieka w Konstytucji RP i związanie się Polski zobowiązaniami międzynarodowymi;</w:t>
            </w:r>
          </w:p>
          <w:p w:rsidR="00F92A84" w:rsidRPr="00EE525B" w:rsidRDefault="00F92A84" w:rsidP="00EE525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Polska wobec europeizacji standardów prawa i postępowania administracyjnego</w:t>
            </w: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;</w:t>
            </w:r>
          </w:p>
        </w:tc>
      </w:tr>
      <w:tr w:rsidR="00F92A84" w:rsidRPr="00EE525B">
        <w:tc>
          <w:tcPr>
            <w:tcW w:w="10008" w:type="dxa"/>
            <w:shd w:val="pct15" w:color="auto" w:fill="FFFFFF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F92A84" w:rsidRPr="00EE525B">
        <w:tc>
          <w:tcPr>
            <w:tcW w:w="10008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92A84" w:rsidRPr="00EE525B">
        <w:tc>
          <w:tcPr>
            <w:tcW w:w="10008" w:type="dxa"/>
            <w:shd w:val="pct15" w:color="auto" w:fill="FFFFFF"/>
          </w:tcPr>
          <w:p w:rsidR="00F92A84" w:rsidRPr="00EE525B" w:rsidRDefault="00F92A84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F92A84" w:rsidRPr="00EE525B">
        <w:tc>
          <w:tcPr>
            <w:tcW w:w="10008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92A84" w:rsidRPr="00EE525B">
        <w:tc>
          <w:tcPr>
            <w:tcW w:w="10008" w:type="dxa"/>
            <w:shd w:val="pct15" w:color="auto" w:fill="FFFFFF"/>
          </w:tcPr>
          <w:p w:rsidR="00F92A84" w:rsidRPr="00EE525B" w:rsidRDefault="00F92A84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F92A84" w:rsidRPr="00EE525B">
        <w:tc>
          <w:tcPr>
            <w:tcW w:w="10008" w:type="dxa"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92A84" w:rsidRPr="00EE525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 Jasudowicz T., Administracja wobec praw człowieka, Toruń 1996.</w:t>
            </w:r>
          </w:p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 Nowicki M. A., Europejski Trybunał Praw Człowieka, Zakamycze 2006.</w:t>
            </w:r>
          </w:p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 Banaszek B., Jabłoński M., Complak K., Wieruszewski R., Bisztyga A., Wójtowicz K., System ochrony praw człowieka, Zakamycze 2005.</w:t>
            </w:r>
          </w:p>
        </w:tc>
      </w:tr>
      <w:tr w:rsidR="00F92A84" w:rsidRPr="00EE525B">
        <w:tc>
          <w:tcPr>
            <w:tcW w:w="2448" w:type="dxa"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 Gronowska B., Jasudowicz T., Mik C., Prawa człowieka. Wybór dokumentów międzynarodowych, Toruń 1999.</w:t>
            </w:r>
          </w:p>
          <w:p w:rsidR="00F92A84" w:rsidRPr="00EE525B" w:rsidRDefault="00F92A84" w:rsidP="00DD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 Mik C., Koncepcja normatywna prawa europejskiego praw człowieka, Toruń 1994.</w:t>
            </w: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F92A84" w:rsidRPr="00EE525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/dyskusje, objaśnienia</w:t>
            </w:r>
          </w:p>
        </w:tc>
      </w:tr>
      <w:tr w:rsidR="00F92A84" w:rsidRPr="00EE525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F92A84" w:rsidRPr="00EE525B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F92A84" w:rsidRPr="00EE525B">
        <w:tc>
          <w:tcPr>
            <w:tcW w:w="8208" w:type="dxa"/>
            <w:gridSpan w:val="3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F92A84" w:rsidRPr="00EE525B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Pisemne kolokwium/Egzamin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01,02</w:t>
            </w:r>
          </w:p>
        </w:tc>
      </w:tr>
      <w:tr w:rsidR="00F92A84" w:rsidRPr="00EE525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92A84" w:rsidRPr="00EE525B" w:rsidRDefault="00F92A84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F92A84" w:rsidRPr="00EE525B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F92A84" w:rsidRPr="00EE525B">
        <w:trPr>
          <w:trHeight w:val="263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EE525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F92A84" w:rsidRPr="00EE525B">
        <w:trPr>
          <w:trHeight w:val="236"/>
        </w:trPr>
        <w:tc>
          <w:tcPr>
            <w:tcW w:w="5211" w:type="dxa"/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EE525B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F92A84" w:rsidRPr="00EE525B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F92A84" w:rsidRPr="00EE525B" w:rsidRDefault="00F92A84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E52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1,1</w:t>
            </w:r>
          </w:p>
        </w:tc>
      </w:tr>
    </w:tbl>
    <w:p w:rsidR="00F92A84" w:rsidRPr="00BD3189" w:rsidRDefault="00F92A84" w:rsidP="00BD3189">
      <w:pPr>
        <w:spacing w:after="0" w:line="240" w:lineRule="auto"/>
        <w:rPr>
          <w:rFonts w:ascii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F92A84" w:rsidRDefault="00F92A84"/>
    <w:sectPr w:rsidR="00F92A84" w:rsidSect="00A66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0F04F0"/>
    <w:rsid w:val="00193845"/>
    <w:rsid w:val="001B2E7B"/>
    <w:rsid w:val="00306822"/>
    <w:rsid w:val="00344BF0"/>
    <w:rsid w:val="003E7AF0"/>
    <w:rsid w:val="004327BA"/>
    <w:rsid w:val="00472895"/>
    <w:rsid w:val="004A416B"/>
    <w:rsid w:val="004C102F"/>
    <w:rsid w:val="00545764"/>
    <w:rsid w:val="00565E82"/>
    <w:rsid w:val="00570438"/>
    <w:rsid w:val="00602096"/>
    <w:rsid w:val="00626AA9"/>
    <w:rsid w:val="006B1740"/>
    <w:rsid w:val="0074497B"/>
    <w:rsid w:val="008076EA"/>
    <w:rsid w:val="00887645"/>
    <w:rsid w:val="008D260E"/>
    <w:rsid w:val="00997C29"/>
    <w:rsid w:val="009C6608"/>
    <w:rsid w:val="00A0632F"/>
    <w:rsid w:val="00A1697F"/>
    <w:rsid w:val="00A4313D"/>
    <w:rsid w:val="00A660F5"/>
    <w:rsid w:val="00A85218"/>
    <w:rsid w:val="00A86A2F"/>
    <w:rsid w:val="00B07901"/>
    <w:rsid w:val="00B5573B"/>
    <w:rsid w:val="00BD3189"/>
    <w:rsid w:val="00C37C17"/>
    <w:rsid w:val="00CE6DF5"/>
    <w:rsid w:val="00D369C1"/>
    <w:rsid w:val="00DB7C60"/>
    <w:rsid w:val="00DD6450"/>
    <w:rsid w:val="00EE525B"/>
    <w:rsid w:val="00F90CD5"/>
    <w:rsid w:val="00F92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0F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495</Words>
  <Characters>2974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4</cp:revision>
  <cp:lastPrinted>2012-06-03T20:21:00Z</cp:lastPrinted>
  <dcterms:created xsi:type="dcterms:W3CDTF">2012-09-14T10:43:00Z</dcterms:created>
  <dcterms:modified xsi:type="dcterms:W3CDTF">2012-09-14T10:56:00Z</dcterms:modified>
</cp:coreProperties>
</file>